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15789c1" w14:textId="15789c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St-</w:t>
      </w:r>
      <w:r w:rsidR="0074738B">
        <w:t>222/2020-6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B149F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74738B">
      <w:pPr>
        <w:jc w:val="center"/>
        <w:rPr>
          <w:rFonts w:ascii="Times New Roman" w:hAnsi="Times New Roman"/>
          <w:b/>
        </w:rPr>
      </w:pPr>
      <w:r w:rsidRPr="0074738B">
        <w:rPr>
          <w:rFonts w:ascii="Times New Roman" w:hAnsi="Times New Roman"/>
          <w:b/>
        </w:rPr>
        <w:t>KAP SREĆE j.d.o.o. Zagreb, II. Radnički put 61, OIB: 05175352832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E41785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7B149F">
        <w:rPr>
          <w:rFonts w:ascii="Times New Roman" w:hAnsi="Times New Roman"/>
        </w:rPr>
        <w:t>12</w:t>
      </w:r>
      <w:r>
        <w:rPr>
          <w:rFonts w:ascii="Times New Roman" w:hAnsi="Times New Roman"/>
        </w:rPr>
        <w:t>,</w:t>
      </w:r>
      <w:r w:rsidR="0074738B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22. rujna 2020. godine, a sa oglasne ploče je skinuto po proteku 8 dana, pa se dostava smatra uredno obavljenom istekom osmog dana od dana objave, sukladno čl. 12. st. 1. Stečajnog zakona.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14. veljače 2020. prema kojemu na dan 12. veljače 2020. dužnik u Očevidniku redoslijeda osnova za plaćanje imao evidentirane neizvršene osnove za plaćanje u neprekinutom razdoblju od 359 dana u ukupnom iznosu od 23.864,94 kn. </w:t>
      </w:r>
      <w:r w:rsidR="00E41785">
        <w:rPr>
          <w:rFonts w:ascii="Times New Roman" w:hAnsi="Times New Roman"/>
        </w:rPr>
        <w:t xml:space="preserve">Na današnji dan blokada iznosi 26.144,35 kn.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E41785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4738B" w:rsidP="0074738B" w:rsidRDefault="0074738B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E41785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12:35 sati.</w:t>
      </w: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E41785" w:rsidP="00E41785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74738B" w:rsidP="00E41785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4738B" w:rsidP="0074738B" w:rsidRDefault="0074738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74738B" w:rsidP="0074738B" w:rsidRDefault="0074738B">
      <w:pPr>
        <w:rPr>
          <w:rFonts w:ascii="Times New Roman" w:hAnsi="Times New Roman"/>
        </w:rPr>
      </w:pPr>
    </w:p>
    <w:sectPr w:rsidR="0074738B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78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74738B" w:rsidP="0074738B" w:rsidRDefault="0074738B">
    <w:pPr>
      <w:pStyle w:val="Zaglavlje"/>
      <w:jc w:val="right"/>
    </w:pPr>
    <w:r w:rsidRPr="007B149F">
      <w:t>Posl. broj: 4 St-</w:t>
    </w:r>
    <w:r>
      <w:t>222/2020-6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312B8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1697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738B"/>
    <w:rsid w:val="00753A24"/>
    <w:rsid w:val="00762F0D"/>
    <w:rsid w:val="007B149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C40CD"/>
    <w:rsid w:val="00CD254E"/>
    <w:rsid w:val="00CD2568"/>
    <w:rsid w:val="00CF7611"/>
    <w:rsid w:val="00CF7683"/>
    <w:rsid w:val="00DF0331"/>
    <w:rsid w:val="00DF4873"/>
    <w:rsid w:val="00E3781E"/>
    <w:rsid w:val="00E41785"/>
    <w:rsid w:val="00E51C1E"/>
    <w:rsid w:val="00F54B6C"/>
    <w:rsid w:val="00F7305D"/>
    <w:rsid w:val="00F96C85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312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12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12B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12B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12B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2020.</izvorni_sadrzaj>
    <derivirana_varijabla naziv="DomainObject.StvarniPocetakDatum_1">14. listopada 2020.</derivirana_varijabla>
  </DomainObject.StvarniPocetakDatum>
  <DomainObject.StvarniZavrsetakDatum>
    <izvorni_sadrzaj>14. listopada 2020.</izvorni_sadrzaj>
    <derivirana_varijabla naziv="DomainObject.StvarniZavrsetakDatum_1">14. listopada 2020.</derivirana_varijabla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2020.</izvorni_sadrzaj>
    <derivirana_varijabla naziv="DomainObject.Zapisnik.DatumKreiranja_1">14.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St-222/2020-6</izvorni_sadrzaj>
    <derivirana_varijabla naziv="DomainObject.Zapisnik.Oznaka_1">St-222/2020-6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St-222/2020</izvorni_sadrzaj>
    <derivirana_varijabla naziv="DomainObject.Predmet.OznakaBroj_1">St-222/2020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 SREĆE j.d.o.o. ZAGREB zastupanog po punomoćniku Sara Grabež</izvorni_sadrzaj>
    <derivirana_varijabla naziv="DomainObject.Predmet.ProtustrankaFormated_1">  KAP SREĆE j.d.o.o. ZAGREB zastupanog po punomoćniku Sara Grabež</derivirana_varijabla>
  </DomainObject.Predmet.ProtustrankaFormated>
  <DomainObject.Predmet.ProtustrankaFormatedOIB>
    <izvorni_sadrzaj>  KAP SREĆE j.d.o.o. ZAGREB, OIB 05175352832 zastupanog po punomoćniku Sara Grabež</izvorni_sadrzaj>
    <derivirana_varijabla naziv="DomainObject.Predmet.ProtustrankaFormatedOIB_1">  KAP SREĆE j.d.o.o. ZAGREB, OIB 05175352832 zastupanog po punomoćniku Sara Grabež</derivirana_varijabla>
  </DomainObject.Predmet.ProtustrankaFormatedOIB>
  <DomainObject.Predmet.ProtustrankaFormatedWithAdress>
    <izvorni_sadrzaj> KAP SREĆE j.d.o.o. ZAGREB, II. Radnički put 61, 10000 Zagreb zastupanog po punomoćniku Sara Grabež</izvorni_sadrzaj>
    <derivirana_varijabla naziv="DomainObject.Predmet.ProtustrankaFormatedWithAdress_1"> KAP SREĆE j.d.o.o. ZAGREB, II. Radnički put 61, 10000 Zagreb zastupanog po punomoćniku Sara Grabež</derivirana_varijabla>
  </DomainObject.Predmet.ProtustrankaFormatedWithAdress>
  <DomainObject.Predmet.ProtustrankaFormatedWithAdressOIB>
    <izvorni_sadrzaj> KAP SREĆE j.d.o.o. ZAGREB, OIB 05175352832, II. Radnički put 61, 10000 Zagreb zastupanog po punomoćniku Sara Grabež</izvorni_sadrzaj>
    <derivirana_varijabla naziv="DomainObject.Predmet.ProtustrankaFormatedWithAdressOIB_1"> KAP SREĆE j.d.o.o. ZAGREB, OIB 05175352832, II. Radnički put 61, 10000 Zagreb zastupanog po punomoćniku Sara Grabež</derivirana_varijabla>
  </DomainObject.Predmet.ProtustrankaFormatedWithAdressOIB>
  <DomainObject.Predmet.ProtustrankaWithAdress>
    <izvorni_sadrzaj>KAP SREĆE j.d.o.o. ZAGREB II. Radnički put 61, 10000 Zagreb</izvorni_sadrzaj>
    <derivirana_varijabla naziv="DomainObject.Predmet.ProtustrankaWithAdress_1">KAP SREĆE j.d.o.o. ZAGREB II. Radnički put 61, 10000 Zagreb</derivirana_varijabla>
  </DomainObject.Predmet.ProtustrankaWithAdress>
  <DomainObject.Predmet.ProtustrankaWithAdressOIB>
    <izvorni_sadrzaj>KAP SREĆE j.d.o.o. ZAGREB, OIB 05175352832, II. Radnički put 61, 10000 Zagreb</izvorni_sadrzaj>
    <derivirana_varijabla naziv="DomainObject.Predmet.ProtustrankaWithAdressOIB_1">KAP SREĆE j.d.o.o. ZAGREB, OIB 05175352832, II. Radnički put 61, 10000 Zagreb</derivirana_varijabla>
  </DomainObject.Predmet.ProtustrankaWithAdressOIB>
  <DomainObject.Predmet.ProtustrankaNazivFormated>
    <izvorni_sadrzaj>KAP SREĆE j.d.o.o. ZAGREB</izvorni_sadrzaj>
    <derivirana_varijabla naziv="DomainObject.Predmet.ProtustrankaNazivFormated_1">KAP SREĆE j.d.o.o. ZAGREB</derivirana_varijabla>
  </DomainObject.Predmet.ProtustrankaNazivFormated>
  <DomainObject.Predmet.ProtustrankaNazivFormatedOIB>
    <izvorni_sadrzaj>KAP SREĆE j.d.o.o. ZAGREB, OIB 05175352832</izvorni_sadrzaj>
    <derivirana_varijabla naziv="DomainObject.Predmet.ProtustrankaNazivFormatedOIB_1">KAP SREĆE j.d.o.o. ZAGREB, OIB 05175352832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23864.94</izvorni_sadrzaj>
    <derivirana_varijabla naziv="DomainObject.Predmet.TrenutnaVrijednost_1">23864.94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KAP SREĆE j.d.o.o. ZAGREB zastupanog po punomoćniku Sara Grabež</item>
    </izvorni_sadrzaj>
    <derivirana_varijabla naziv="DomainObject.Predmet.ProtuStrankaListFormated_1">
      <item>KAP SREĆE j.d.o.o. ZAGREB zastupanog po punomoćniku Sara Grabež</item>
    </derivirana_varijabla>
  </DomainObject.Predmet.ProtuStrankaListFormated>
  <DomainObject.Predmet.ProtuStrankaListFormatedOIB>
    <izvorni_sadrzaj>
      <item>KAP SREĆE j.d.o.o. ZAGREB, OIB 05175352832 zastupanog po punomoćniku Sara Grabež</item>
    </izvorni_sadrzaj>
    <derivirana_varijabla naziv="DomainObject.Predmet.ProtuStrankaListFormatedOIB_1">
      <item>KAP SREĆE j.d.o.o. ZAGREB, OIB 05175352832 zastupanog po punomoćniku Sara Grabež</item>
    </derivirana_varijabla>
  </DomainObject.Predmet.ProtuStrankaListFormatedOIB>
  <DomainObject.Predmet.ProtuStrankaListFormatedWithAdress>
    <izvorni_sadrzaj>
      <item>KAP SREĆE j.d.o.o. ZAGREB, II. Radnički put 61, 10000 Zagreb zastupanog po punomoćniku Sara Grabež</item>
    </izvorni_sadrzaj>
    <derivirana_varijabla naziv="DomainObject.Predmet.ProtuStrankaListFormatedWithAdress_1">
      <item>KAP SREĆE j.d.o.o. ZAGREB, II. Radnički put 61, 10000 Zagreb zastupanog po punomoćniku Sara Grabež</item>
    </derivirana_varijabla>
  </DomainObject.Predmet.ProtuStrankaListFormatedWithAdress>
  <DomainObject.Predmet.ProtuStrankaListFormatedWithAdressOIB>
    <izvorni_sadrzaj>
      <item>KAP SREĆE j.d.o.o. ZAGREB, OIB 05175352832, II. Radnički put 61, 10000 Zagreb zastupanog po punomoćniku Sara Grabež</item>
    </izvorni_sadrzaj>
    <derivirana_varijabla naziv="DomainObject.Predmet.ProtuStrankaListFormatedWithAdressOIB_1">
      <item>KAP SREĆE j.d.o.o. ZAGREB, OIB 05175352832, II. Radnički put 61, 10000 Zagreb zastupanog po punomoćniku Sara Grabež</item>
    </derivirana_varijabla>
  </DomainObject.Predmet.ProtuStrankaListFormatedWithAdressOIB>
  <DomainObject.Predmet.ProtuStrankaListNazivFormated>
    <izvorni_sadrzaj>
      <item>KAP SREĆE j.d.o.o. ZAGREB</item>
    </izvorni_sadrzaj>
    <derivirana_varijabla naziv="DomainObject.Predmet.ProtuStrankaListNazivFormated_1">
      <item>KAP SREĆE j.d.o.o. ZAGREB</item>
    </derivirana_varijabla>
  </DomainObject.Predmet.ProtuStrankaListNazivFormated>
  <DomainObject.Predmet.ProtuStrankaListNazivFormatedOIB>
    <izvorni_sadrzaj>
      <item>KAP SREĆE j.d.o.o. ZAGREB, OIB 05175352832</item>
    </izvorni_sadrzaj>
    <derivirana_varijabla naziv="DomainObject.Predmet.ProtuStrankaListNazivFormatedOIB_1">
      <item>KAP SREĆE j.d.o.o. ZAGREB, OIB 05175352832</item>
    </derivirana_varijabla>
  </DomainObject.Predmet.ProtuStrankaListNazivFormatedOIB>
  <DomainObject.Predmet.OstaliListFormated>
    <izvorni_sadrzaj>
      <item>Sara Grabež punomoćnica sudionika u postupku KAP SREĆE j.d.o.o. ZAGREB</item>
    </izvorni_sadrzaj>
    <derivirana_varijabla naziv="DomainObject.Predmet.OstaliListFormated_1">
      <item>Sara Grabež punomoćnica sudionika u postupku KAP SREĆE j.d.o.o. ZAGREB</item>
    </derivirana_varijabla>
  </DomainObject.Predmet.OstaliListFormated>
  <DomainObject.Predmet.OstaliListFormatedOIB>
    <izvorni_sadrzaj>
      <item>Sara Grabež, OIB 36984898622 punomoćnica sudionika u postupku KAP SREĆE j.d.o.o. ZAGREB</item>
    </izvorni_sadrzaj>
    <derivirana_varijabla naziv="DomainObject.Predmet.OstaliListFormatedOIB_1">
      <item>Sara Grabež, OIB 36984898622 punomoćnica sudionika u postupku KAP SREĆE j.d.o.o. ZAGREB</item>
    </derivirana_varijabla>
  </DomainObject.Predmet.OstaliListFormatedOIB>
  <DomainObject.Predmet.OstaliListFormatedWithAdress>
    <izvorni_sadrzaj>
      <item>Sara Grabež, Kozari Bok 46, 10000 Zagreb punomoćnica sudionika u postupku KAP SREĆE j.d.o.o. ZAGREB</item>
    </izvorni_sadrzaj>
    <derivirana_varijabla naziv="DomainObject.Predmet.OstaliListFormatedWithAdress_1">
      <item>Sara Grabež, Kozari Bok 46, 10000 Zagreb punomoćnica sudionika u postupku KAP SREĆE j.d.o.o. ZAGREB</item>
    </derivirana_varijabla>
  </DomainObject.Predmet.OstaliListFormatedWithAdress>
  <DomainObject.Predmet.OstaliListFormatedWithAdressOIB>
    <izvorni_sadrzaj>
      <item>Sara Grabež, OIB 36984898622, Kozari Bok 46, 10000 Zagreb punomoćnica sudionika u postupku KAP SREĆE j.d.o.o. ZAGREB</item>
    </izvorni_sadrzaj>
    <derivirana_varijabla naziv="DomainObject.Predmet.OstaliListFormatedWithAdressOIB_1">
      <item>Sara Grabež, OIB 36984898622, Kozari Bok 46, 10000 Zagreb punomoćnica sudionika u postupku KAP SREĆE j.d.o.o. ZAGREB</item>
    </derivirana_varijabla>
  </DomainObject.Predmet.OstaliListFormatedWithAdressOIB>
  <DomainObject.Predmet.OstaliListNazivFormated>
    <izvorni_sadrzaj>
      <item>Sara Grabež</item>
    </izvorni_sadrzaj>
    <derivirana_varijabla naziv="DomainObject.Predmet.OstaliListNazivFormated_1">
      <item>Sara Grabež</item>
    </derivirana_varijabla>
  </DomainObject.Predmet.OstaliListNazivFormated>
  <DomainObject.Predmet.OstaliListNazivFormatedOIB>
    <izvorni_sadrzaj>
      <item>Sara Grabež, OIB 36984898622</item>
    </izvorni_sadrzaj>
    <derivirana_varijabla naziv="DomainObject.Predmet.OstaliListNazivFormatedOIB_1">
      <item>Sara Grabež, OIB 36984898622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2020.</izvorni_sadrzaj>
    <derivirana_varijabla naziv="DomainObject.Datum_1">14. listopada 2020.</derivirana_varijabla>
  </DomainObject.Datum>
  <DomainObject.PoslovniBrojDokumenta>
    <izvorni_sadrzaj>St-222/2020-6</izvorni_sadrzaj>
    <derivirana_varijabla naziv="DomainObject.PoslovniBrojDokumenta_1">St-222/2020-6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KAP SREĆE j.d.o.o. ZAGREB</izvorni_sadrzaj>
    <derivirana_varijabla naziv="DomainObject.Predmet.ProtustrankaIDrugi_1">KAP SREĆE j.d.o.o. ZAGREB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KAP SREĆE j.d.o.o. ZAGREB, OIB 05175352832, II. Radnički put 61, 10000 Zagreb</izvorni_sadrzaj>
    <derivirana_varijabla naziv="DomainObject.Predmet.ProtustrankaIDrugiAdressOIB_1">KAP SREĆE j.d.o.o. ZAGREB, OIB 05175352832, II. Radnički put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 SREĆE j.d.o.o. ZAGREB</item>
      <item>Financijska agencija</item>
      <item>Sara Grabež</item>
    </izvorni_sadrzaj>
    <derivirana_varijabla naziv="DomainObject.Predmet.SudioniciListNaziv_1">
      <item>KAP SREĆE j.d.o.o. ZAGREB</item>
      <item>Financijska agencija</item>
      <item>Sara Grabež</item>
    </derivirana_varijabla>
  </DomainObject.Predmet.SudioniciListNaziv>
  <DomainObject.Predmet.SudioniciListAdressOIB>
    <izvorni_sadrzaj>
      <item>KAP SREĆE j.d.o.o. ZAGREB, OIB 05175352832, II. Radnički put 61,10000 Zagreb</item>
      <item>Financijska agencija, OIB 85821130368, TRG SVIBANJSKIH ŽRTAVA 1995. 1,10000 Zagreb</item>
      <item>Sara Grabež, OIB 36984898622, Kozari Bok 46,10000 Zagreb</item>
    </izvorni_sadrzaj>
    <derivirana_varijabla naziv="DomainObject.Predmet.SudioniciListAdressOIB_1">
      <item>KAP SREĆE j.d.o.o. ZAGREB, OIB 05175352832, II. Radnički put 61,10000 Zagreb</item>
      <item>Financijska agencija, OIB 85821130368, TRG SVIBANJSKIH ŽRTAVA 1995. 1,10000 Zagreb</item>
      <item>Sara Grabež, OIB 36984898622, Kozari Bok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05175352832</item>
      <item>, OIB 85821130368</item>
      <item>, OIB 36984898622</item>
    </izvorni_sadrzaj>
    <derivirana_varijabla naziv="DomainObject.Predmet.SudioniciListNazivOIB_1">
      <item>, OIB 05175352832</item>
      <item>, OIB 85821130368</item>
      <item>, OIB 36984898622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2020.</izvorni_sadrzaj>
    <derivirana_varijabla naziv="DomainObject.Predmet.DatumPocetkaProcesa_1">14.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7DDAC-A972-4F98-B160-3BF3083CF8D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263</properties:Words>
  <properties:Characters>1445</properties:Characters>
  <properties:Lines>48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1726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2020-10-13T10:51:00Z</dcterms:created>
  <dc:creator>epincin</dc:creator>
  <cp:lastModifiedBy>Sanja Prodan</cp:lastModifiedBy>
  <cp:lastPrinted>2015-12-17T09:17:00Z</cp:lastPrinted>
  <dcterms:modified xmlns:xsi="http://www.w3.org/2001/XMLSchema-instance" xsi:type="dcterms:W3CDTF">2020-10-14T10:35:00Z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St-222/2020-6 / Zapisnik - Ročište radi rasprave o uvjetima za otvaranje steč. post. (St-222-2020-6 (12,30 KAP SREĆE j.d.o.o.).docx)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